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07CD6" w14:textId="77777777" w:rsidR="00AA2F6B" w:rsidRDefault="00AA2F6B" w:rsidP="00AA2F6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Philip RALEGH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1361F81C" w14:textId="77777777" w:rsidR="00AA2F6B" w:rsidRDefault="00AA2F6B" w:rsidP="00AA2F6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Ottery </w:t>
      </w:r>
      <w:proofErr w:type="spellStart"/>
      <w:proofErr w:type="gramStart"/>
      <w:r>
        <w:rPr>
          <w:rFonts w:cs="Times New Roman"/>
          <w:szCs w:val="24"/>
        </w:rPr>
        <w:t>St.Mary</w:t>
      </w:r>
      <w:proofErr w:type="spellEnd"/>
      <w:proofErr w:type="gramEnd"/>
      <w:r>
        <w:rPr>
          <w:rFonts w:cs="Times New Roman"/>
          <w:szCs w:val="24"/>
        </w:rPr>
        <w:t>, Devon. Merchant.</w:t>
      </w:r>
    </w:p>
    <w:p w14:paraId="3077FFE6" w14:textId="77777777" w:rsidR="00AA2F6B" w:rsidRDefault="00AA2F6B" w:rsidP="00AA2F6B">
      <w:pPr>
        <w:pStyle w:val="NoSpacing"/>
        <w:jc w:val="both"/>
        <w:rPr>
          <w:rFonts w:cs="Times New Roman"/>
          <w:szCs w:val="24"/>
        </w:rPr>
      </w:pPr>
    </w:p>
    <w:p w14:paraId="06A0D71A" w14:textId="77777777" w:rsidR="00AA2F6B" w:rsidRDefault="00AA2F6B" w:rsidP="00AA2F6B">
      <w:pPr>
        <w:pStyle w:val="NoSpacing"/>
        <w:jc w:val="both"/>
        <w:rPr>
          <w:rFonts w:cs="Times New Roman"/>
          <w:szCs w:val="24"/>
        </w:rPr>
      </w:pPr>
    </w:p>
    <w:p w14:paraId="6368AAEE" w14:textId="77777777" w:rsidR="00AA2F6B" w:rsidRDefault="00AA2F6B" w:rsidP="00AA2F6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William Broun of </w:t>
      </w:r>
      <w:proofErr w:type="spellStart"/>
      <w:r>
        <w:rPr>
          <w:rFonts w:cs="Times New Roman"/>
          <w:szCs w:val="24"/>
        </w:rPr>
        <w:t>Uffculme</w:t>
      </w:r>
      <w:proofErr w:type="spellEnd"/>
      <w:r>
        <w:rPr>
          <w:rFonts w:cs="Times New Roman"/>
          <w:szCs w:val="24"/>
        </w:rPr>
        <w:t>(q.v.),</w:t>
      </w:r>
    </w:p>
    <w:p w14:paraId="417245ED" w14:textId="77777777" w:rsidR="00AA2F6B" w:rsidRDefault="00AA2F6B" w:rsidP="00AA2F6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William Bragge of </w:t>
      </w:r>
      <w:proofErr w:type="spellStart"/>
      <w:r>
        <w:rPr>
          <w:rFonts w:cs="Times New Roman"/>
          <w:szCs w:val="24"/>
        </w:rPr>
        <w:t>Exiland</w:t>
      </w:r>
      <w:proofErr w:type="spellEnd"/>
      <w:r>
        <w:rPr>
          <w:rFonts w:cs="Times New Roman"/>
          <w:szCs w:val="24"/>
        </w:rPr>
        <w:t xml:space="preserve">(q.v.) and Richard </w:t>
      </w:r>
      <w:proofErr w:type="spellStart"/>
      <w:r>
        <w:rPr>
          <w:rFonts w:cs="Times New Roman"/>
          <w:szCs w:val="24"/>
        </w:rPr>
        <w:t>Clyffe</w:t>
      </w:r>
      <w:proofErr w:type="spellEnd"/>
      <w:r>
        <w:rPr>
          <w:rFonts w:cs="Times New Roman"/>
          <w:szCs w:val="24"/>
        </w:rPr>
        <w:t xml:space="preserve"> of Exmouth(q.v.).</w:t>
      </w:r>
    </w:p>
    <w:p w14:paraId="57F16A4A" w14:textId="77777777" w:rsidR="00AA2F6B" w:rsidRDefault="00AA2F6B" w:rsidP="00AA2F6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3707B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638786E0" w14:textId="77777777" w:rsidR="00AA2F6B" w:rsidRDefault="00AA2F6B" w:rsidP="00AA2F6B">
      <w:pPr>
        <w:pStyle w:val="NoSpacing"/>
        <w:jc w:val="both"/>
        <w:rPr>
          <w:rFonts w:cs="Times New Roman"/>
          <w:szCs w:val="24"/>
        </w:rPr>
      </w:pPr>
    </w:p>
    <w:p w14:paraId="614E3217" w14:textId="77777777" w:rsidR="00AA2F6B" w:rsidRDefault="00AA2F6B" w:rsidP="00AA2F6B">
      <w:pPr>
        <w:pStyle w:val="NoSpacing"/>
        <w:jc w:val="both"/>
        <w:rPr>
          <w:rFonts w:cs="Times New Roman"/>
          <w:szCs w:val="24"/>
        </w:rPr>
      </w:pPr>
    </w:p>
    <w:p w14:paraId="0FE479B8" w14:textId="77777777" w:rsidR="00AA2F6B" w:rsidRDefault="00AA2F6B" w:rsidP="00AA2F6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11 June 2023</w:t>
      </w:r>
    </w:p>
    <w:p w14:paraId="64DDDA1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40C82" w14:textId="77777777" w:rsidR="00AA2F6B" w:rsidRDefault="00AA2F6B" w:rsidP="009139A6">
      <w:r>
        <w:separator/>
      </w:r>
    </w:p>
  </w:endnote>
  <w:endnote w:type="continuationSeparator" w:id="0">
    <w:p w14:paraId="7C84BC7D" w14:textId="77777777" w:rsidR="00AA2F6B" w:rsidRDefault="00AA2F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EED4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F8AC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C7F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4BE8F" w14:textId="77777777" w:rsidR="00AA2F6B" w:rsidRDefault="00AA2F6B" w:rsidP="009139A6">
      <w:r>
        <w:separator/>
      </w:r>
    </w:p>
  </w:footnote>
  <w:footnote w:type="continuationSeparator" w:id="0">
    <w:p w14:paraId="71D1A86C" w14:textId="77777777" w:rsidR="00AA2F6B" w:rsidRDefault="00AA2F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FBF7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D605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BA00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F6B"/>
    <w:rsid w:val="000666E0"/>
    <w:rsid w:val="002510B7"/>
    <w:rsid w:val="005C130B"/>
    <w:rsid w:val="00826F5C"/>
    <w:rsid w:val="009139A6"/>
    <w:rsid w:val="009448BB"/>
    <w:rsid w:val="00947624"/>
    <w:rsid w:val="00A3176C"/>
    <w:rsid w:val="00AA2F6B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C3980"/>
  <w15:chartTrackingRefBased/>
  <w15:docId w15:val="{B201E34D-9C7B-4CCF-A74E-11BD0F39B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A2F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2023-09-14T18:57:00Z</dcterms:created>
  <dcterms:modified xsi:type="dcterms:W3CDTF">2023-09-14T18:57:00Z</dcterms:modified>
</cp:coreProperties>
</file>